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2220B9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2220B9">
        <w:rPr>
          <w:sz w:val="24"/>
          <w:szCs w:val="24"/>
        </w:rPr>
        <w:t>электроизоляционных материалов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1089"/>
        <w:gridCol w:w="9113"/>
        <w:gridCol w:w="1883"/>
        <w:gridCol w:w="2718"/>
      </w:tblGrid>
      <w:tr w:rsidR="00346B75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Б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киперная ЛЭ 0,38х20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техническая ПНД 160х9,5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1 600,000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4мм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электроизоляционная ЭКМ-100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Б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Лак элетроизоляционный ГФ-95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18,500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Лакоткань ЛШМ -105 0,15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желтая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красная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279,000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киперная ЛЭ-20-24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1 905,430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киперная ЛЭ-35-55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15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Стекло органическое листовое ТОСП 5,0 мм бесцветное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443,000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40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133,400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3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12/6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2,4/1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20/10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30/15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4/2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40/20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6/3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8/4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кабельная К-120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кабельная К-80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8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Гетинакс ЛГ ВС-25,0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Гетинакс ЛГ ВС-3,0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Гетинакс ЛГ ВС-5,0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А 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238,500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Б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292,200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желтая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красная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249,000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киперная ЛЭ 0,38х20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860,280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киперная ЛЭ 0,38х35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Металлорукав РЗ ЦХ 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Стеклолента ЛЭСБ 0,1х20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Текстолит Б 3,0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гофрированная ПВХ 40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3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4мм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1 250,000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7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8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100/50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12/6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2,4/1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20/10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30/15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4/2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40/20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6/3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2220B9" w:rsidTr="002220B9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20B9" w:rsidRDefault="002220B9" w:rsidP="004B2F8E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8/4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Default="002220B9" w:rsidP="004B2F8E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B9" w:rsidRPr="00B65F66" w:rsidRDefault="002220B9" w:rsidP="004B2F8E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2220B9">
        <w:rPr>
          <w:sz w:val="24"/>
          <w:szCs w:val="24"/>
        </w:rPr>
        <w:t>1 934 926,35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4B2F8E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6"/>
        <w:gridCol w:w="3138"/>
        <w:gridCol w:w="3054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2220B9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1 229 155,22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2220B9" w:rsidTr="004728CD">
        <w:trPr>
          <w:cantSplit/>
          <w:tblHeader/>
        </w:trPr>
        <w:tc>
          <w:tcPr>
            <w:tcW w:w="2926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110 519,89</w:t>
            </w:r>
          </w:p>
        </w:tc>
        <w:tc>
          <w:tcPr>
            <w:tcW w:w="1023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2220B9" w:rsidTr="004728CD">
        <w:trPr>
          <w:cantSplit/>
          <w:tblHeader/>
        </w:trPr>
        <w:tc>
          <w:tcPr>
            <w:tcW w:w="2926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39 424,10</w:t>
            </w:r>
          </w:p>
        </w:tc>
        <w:tc>
          <w:tcPr>
            <w:tcW w:w="1023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2220B9" w:rsidTr="004728CD">
        <w:trPr>
          <w:cantSplit/>
          <w:tblHeader/>
        </w:trPr>
        <w:tc>
          <w:tcPr>
            <w:tcW w:w="2926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555 827,13</w:t>
            </w:r>
          </w:p>
        </w:tc>
        <w:tc>
          <w:tcPr>
            <w:tcW w:w="1023" w:type="pct"/>
            <w:vAlign w:val="center"/>
          </w:tcPr>
          <w:p w:rsidR="002220B9" w:rsidRDefault="002220B9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A43F27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2220B9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</w:t>
      </w:r>
      <w:r w:rsidRPr="007B2365">
        <w:rPr>
          <w:sz w:val="24"/>
          <w:szCs w:val="24"/>
        </w:rPr>
        <w:lastRenderedPageBreak/>
        <w:t>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4B2F8E" w:rsidRDefault="004B2F8E" w:rsidP="006D51B5">
      <w:pPr>
        <w:rPr>
          <w:sz w:val="24"/>
          <w:szCs w:val="24"/>
        </w:rPr>
      </w:pPr>
      <w:bookmarkStart w:id="0" w:name="OLE_LINK1"/>
    </w:p>
    <w:p w:rsidR="00E80ECD" w:rsidRPr="00E80ECD" w:rsidRDefault="004B2F8E" w:rsidP="00E80ECD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E80ECD" w:rsidP="00E80ECD">
      <w:pPr>
        <w:tabs>
          <w:tab w:val="left" w:pos="3870"/>
        </w:tabs>
        <w:rPr>
          <w:sz w:val="20"/>
        </w:rPr>
      </w:pPr>
      <w:r>
        <w:rPr>
          <w:szCs w:val="28"/>
        </w:rPr>
        <w:lastRenderedPageBreak/>
        <w:tab/>
      </w: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5043"/>
        <w:gridCol w:w="943"/>
        <w:gridCol w:w="1251"/>
        <w:gridCol w:w="4284"/>
        <w:gridCol w:w="2741"/>
      </w:tblGrid>
      <w:tr w:rsidR="008779C0" w:rsidRPr="00396193" w:rsidTr="004B2F8E">
        <w:trPr>
          <w:trHeight w:val="630"/>
        </w:trPr>
        <w:tc>
          <w:tcPr>
            <w:tcW w:w="223" w:type="pct"/>
            <w:shd w:val="clear" w:color="auto" w:fill="auto"/>
            <w:vAlign w:val="center"/>
          </w:tcPr>
          <w:p w:rsidR="008779C0" w:rsidRPr="008F2255" w:rsidRDefault="008779C0" w:rsidP="004B2F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4B2F8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8779C0" w:rsidRPr="008F2255" w:rsidRDefault="008779C0" w:rsidP="004B2F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81261D" w:rsidRPr="008F2255" w:rsidRDefault="004B2F8E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8779C0" w:rsidRPr="008F2255" w:rsidRDefault="008779C0" w:rsidP="004B2F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4B2F8E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435" w:type="pct"/>
            <w:shd w:val="clear" w:color="auto" w:fill="auto"/>
            <w:vAlign w:val="center"/>
          </w:tcPr>
          <w:p w:rsidR="008779C0" w:rsidRPr="00396193" w:rsidRDefault="008779C0" w:rsidP="004B2F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18" w:type="pct"/>
            <w:shd w:val="clear" w:color="auto" w:fill="auto"/>
            <w:vAlign w:val="center"/>
          </w:tcPr>
          <w:p w:rsidR="008779C0" w:rsidRPr="00396193" w:rsidRDefault="008779C0" w:rsidP="004B2F8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2220B9" w:rsidRPr="00396193" w:rsidTr="004B2F8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220B9" w:rsidRPr="00396193" w:rsidRDefault="002220B9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техническая ПНД 160х9,5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1 600,000</w:t>
            </w:r>
          </w:p>
        </w:tc>
        <w:tc>
          <w:tcPr>
            <w:tcW w:w="1435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№2, 416474, Астраханская, Астрахань, Шоссе Энергетиков, дом № 1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130,000</w:t>
            </w:r>
          </w:p>
        </w:tc>
        <w:tc>
          <w:tcPr>
            <w:tcW w:w="1435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№4, 416474, Астраханская, Астрахань, Шоссе Энергетиков, дом № 1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Б 1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16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4мм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220B9" w:rsidRPr="00396193" w:rsidTr="004B2F8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220B9" w:rsidRPr="00396193" w:rsidRDefault="002220B9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электроизоляционная ЭКМ-100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 календарных дней с момента получения </w:t>
            </w:r>
            <w:r>
              <w:rPr>
                <w:sz w:val="24"/>
                <w:szCs w:val="24"/>
              </w:rPr>
              <w:lastRenderedPageBreak/>
              <w:t>заявки Поставщиком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Б 1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Лак элетроизоляционный ГФ-95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Лакоткань ЛШМ -105 0,15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ЛЭ-20-24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1 905,430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ЛЭ-35-55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15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 органическое листовое ТОСП 5,0 мм бесцветное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40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133,400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2,4/1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30/15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220B9" w:rsidRPr="00396193" w:rsidTr="004B2F8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220B9" w:rsidRPr="00396193" w:rsidRDefault="002220B9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кабельная К-120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30 календарных дней с момента получения </w:t>
            </w:r>
            <w:r>
              <w:rPr>
                <w:sz w:val="24"/>
                <w:szCs w:val="24"/>
              </w:rPr>
              <w:lastRenderedPageBreak/>
              <w:t>заявки Поставщиком</w:t>
            </w: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кабельная К-80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B2F8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4B2F8E" w:rsidRPr="00396193" w:rsidRDefault="004B2F8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4B2F8E" w:rsidRPr="00396193" w:rsidRDefault="004B2F8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50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8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220B9" w:rsidRPr="00396193" w:rsidTr="004B2F8E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2220B9" w:rsidRPr="00396193" w:rsidRDefault="002220B9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Гетинакс ЛГ ВС-5,0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205,480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50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Текстолит Б 3,0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40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8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30/15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50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Гетинакс ЛГ ВС-3,0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Стеклолента ЛЭСБ 0,1х20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4мм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7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100/50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2,4/1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30/15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Б 1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0,38х35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Гетинакс ЛГ ВС-25,0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209,600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Б 1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202,200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34,250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гофрированная ПВХ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4мм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8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4,200</w:t>
            </w:r>
          </w:p>
        </w:tc>
        <w:tc>
          <w:tcPr>
            <w:tcW w:w="1435" w:type="pct"/>
            <w:vMerge w:val="restar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киперная ЛЭ 0,38х20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20,550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20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Металлорукав РЗ ЦХ 25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100/50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7F5E" w:rsidRPr="00396193" w:rsidTr="004B2F8E">
        <w:trPr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689" w:type="pct"/>
            <w:shd w:val="clear" w:color="auto" w:fill="auto"/>
            <w:vAlign w:val="center"/>
          </w:tcPr>
          <w:p w:rsidR="00367F5E" w:rsidRPr="00396193" w:rsidRDefault="00367F5E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19" w:type="pct"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435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:rsidR="00367F5E" w:rsidRPr="00396193" w:rsidRDefault="00367F5E" w:rsidP="004B2F8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F8E" w:rsidRDefault="004B2F8E" w:rsidP="004578ED">
      <w:pPr>
        <w:spacing w:line="240" w:lineRule="auto"/>
      </w:pPr>
      <w:r>
        <w:separator/>
      </w:r>
    </w:p>
  </w:endnote>
  <w:endnote w:type="continuationSeparator" w:id="0">
    <w:p w:rsidR="004B2F8E" w:rsidRDefault="004B2F8E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F8E" w:rsidRDefault="004B2F8E" w:rsidP="004578ED">
      <w:pPr>
        <w:spacing w:line="240" w:lineRule="auto"/>
      </w:pPr>
      <w:r>
        <w:separator/>
      </w:r>
    </w:p>
  </w:footnote>
  <w:footnote w:type="continuationSeparator" w:id="0">
    <w:p w:rsidR="004B2F8E" w:rsidRDefault="004B2F8E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электроизоляционных материалов"/>
    <w:docVar w:name="SummaVsego" w:val="1 934 926,35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электроизоляционных материал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220B9"/>
    <w:rsid w:val="0023304B"/>
    <w:rsid w:val="00235F08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67F5E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2F8E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5C32B5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3F27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0ECD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B5C62"/>
  <w15:docId w15:val="{26FBAF33-31AC-4C26-AD9E-9F999976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4B2F8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0BBA9B-81F1-4126-843C-7EB74992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932BB7BA</Template>
  <TotalTime>15</TotalTime>
  <Pages>13</Pages>
  <Words>3330</Words>
  <Characters>18986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6</cp:revision>
  <cp:lastPrinted>2017-11-09T08:28:00Z</cp:lastPrinted>
  <dcterms:created xsi:type="dcterms:W3CDTF">2017-11-02T07:24:00Z</dcterms:created>
  <dcterms:modified xsi:type="dcterms:W3CDTF">2017-11-30T14:03:00Z</dcterms:modified>
</cp:coreProperties>
</file>